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443FCC3D" w:rsidR="007537AA" w:rsidRPr="007F233E" w:rsidRDefault="00905ED5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10</w:t>
            </w:r>
            <w:r w:rsidRPr="00905ED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Nov 2021,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7C97BDB4" w:rsidR="00851546" w:rsidRDefault="002614F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Pr="002614FB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November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C756CA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55FEFD67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</w:t>
            </w:r>
            <w:r w:rsidR="002614FB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E266111" w:rsidR="00A818C2" w:rsidRPr="007F233E" w:rsidRDefault="002614FB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November 1</w:t>
            </w:r>
            <w:r w:rsidR="007D33BC">
              <w:rPr>
                <w:rFonts w:ascii="Arial" w:hAnsi="Arial" w:cs="Arial"/>
                <w:sz w:val="20"/>
                <w:szCs w:val="22"/>
                <w:lang w:val="en-US"/>
              </w:rPr>
              <w:t>6</w:t>
            </w:r>
            <w:r w:rsidR="0097723E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18092AC3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</w:t>
            </w:r>
            <w:proofErr w:type="gramStart"/>
            <w:r w:rsidR="008A3077">
              <w:rPr>
                <w:sz w:val="20"/>
                <w:lang w:val="en-US"/>
              </w:rPr>
              <w:t>5 ,</w:t>
            </w:r>
            <w:proofErr w:type="gramEnd"/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0B8189AE" w:rsidR="00B84048" w:rsidRDefault="002614FB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Pr="002614FB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November 2021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#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13,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47257E6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262F4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1D0D605" w14:textId="40D14823" w:rsidR="0097723E" w:rsidRDefault="007D33BC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November </w:t>
      </w:r>
      <w:r w:rsidR="00561C18">
        <w:rPr>
          <w:sz w:val="22"/>
          <w:szCs w:val="22"/>
        </w:rPr>
        <w:t xml:space="preserve">Formal SDO </w:t>
      </w:r>
      <w:r w:rsidR="002614FB">
        <w:rPr>
          <w:sz w:val="22"/>
          <w:szCs w:val="22"/>
        </w:rPr>
        <w:t xml:space="preserve">Members </w:t>
      </w:r>
      <w:r w:rsidR="00561C18">
        <w:rPr>
          <w:sz w:val="22"/>
          <w:szCs w:val="22"/>
        </w:rPr>
        <w:t xml:space="preserve">Liaison call </w:t>
      </w:r>
      <w:r w:rsidR="00B04C54">
        <w:rPr>
          <w:sz w:val="22"/>
          <w:szCs w:val="22"/>
        </w:rPr>
        <w:t>rescheduled</w:t>
      </w:r>
      <w:r w:rsidR="002614FB">
        <w:rPr>
          <w:sz w:val="22"/>
          <w:szCs w:val="22"/>
        </w:rPr>
        <w:t xml:space="preserve"> on the </w:t>
      </w:r>
      <w:proofErr w:type="gramStart"/>
      <w:r w:rsidR="002614FB">
        <w:rPr>
          <w:sz w:val="22"/>
          <w:szCs w:val="22"/>
        </w:rPr>
        <w:t>25</w:t>
      </w:r>
      <w:r w:rsidR="002614FB" w:rsidRPr="002614FB">
        <w:rPr>
          <w:sz w:val="22"/>
          <w:szCs w:val="22"/>
          <w:vertAlign w:val="superscript"/>
        </w:rPr>
        <w:t>th</w:t>
      </w:r>
      <w:proofErr w:type="gramEnd"/>
      <w:r w:rsidR="0016369C">
        <w:rPr>
          <w:sz w:val="22"/>
          <w:szCs w:val="22"/>
        </w:rPr>
        <w:t xml:space="preserve"> </w:t>
      </w:r>
      <w:r w:rsidR="002614FB">
        <w:rPr>
          <w:sz w:val="22"/>
          <w:szCs w:val="22"/>
        </w:rPr>
        <w:t>Oct 2021</w:t>
      </w:r>
      <w:r>
        <w:rPr>
          <w:sz w:val="22"/>
          <w:szCs w:val="22"/>
        </w:rPr>
        <w:t xml:space="preserve"> call information</w:t>
      </w:r>
      <w:r w:rsidR="0016369C">
        <w:rPr>
          <w:sz w:val="22"/>
          <w:szCs w:val="22"/>
        </w:rPr>
        <w:t>; see</w:t>
      </w:r>
      <w:r w:rsidR="0097723E">
        <w:rPr>
          <w:sz w:val="22"/>
          <w:szCs w:val="22"/>
        </w:rPr>
        <w:t xml:space="preserve"> minutes at </w:t>
      </w:r>
    </w:p>
    <w:p w14:paraId="6B2E6947" w14:textId="54DF7B33" w:rsidR="00561C18" w:rsidRDefault="00262F42" w:rsidP="00561C18">
      <w:hyperlink r:id="rId11" w:history="1">
        <w:r w:rsidR="00561C18">
          <w:rPr>
            <w:rStyle w:val="Hyperlink"/>
          </w:rPr>
          <w:t>2021-10-25 Multi-SDO Autonomous Networks Open Discussion Workshop #12 Meeting notes</w:t>
        </w:r>
      </w:hyperlink>
    </w:p>
    <w:p w14:paraId="535FA676" w14:textId="6D17B50D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97723E">
        <w:t xml:space="preserve"> </w:t>
      </w:r>
      <w:r w:rsidR="00561C18">
        <w:t>22</w:t>
      </w:r>
      <w:r w:rsidR="00561C18" w:rsidRPr="00561C18">
        <w:rPr>
          <w:vertAlign w:val="superscript"/>
        </w:rPr>
        <w:t>nd</w:t>
      </w:r>
      <w:r w:rsidR="00561C18">
        <w:t xml:space="preserve"> November 2021 </w:t>
      </w:r>
      <w:r>
        <w:t xml:space="preserve">14:00 </w:t>
      </w:r>
      <w:r w:rsidR="00561C18">
        <w:t>GMT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97723E">
        <w:t>6</w:t>
      </w:r>
      <w:r w:rsidR="00237EF4">
        <w:t>0 mins for this call)</w:t>
      </w:r>
      <w:r w:rsidR="00867D3D">
        <w:t xml:space="preserve"> #7</w:t>
      </w:r>
    </w:p>
    <w:p w14:paraId="5513B9D8" w14:textId="0ECE1EF6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7D33BC">
        <w:rPr>
          <w:b w:val="0"/>
          <w:bCs/>
        </w:rPr>
        <w:t>an invitation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286F6F0E" w14:textId="0C0AFF13" w:rsidR="00E34572" w:rsidRDefault="00262F42" w:rsidP="001C064D">
      <w:pPr>
        <w:pStyle w:val="ListParagraph"/>
        <w:ind w:left="0"/>
        <w:jc w:val="both"/>
        <w:rPr>
          <w:lang w:val="en-GB" w:eastAsia="en-GB"/>
        </w:rPr>
      </w:pPr>
      <w:hyperlink r:id="rId12" w:history="1">
        <w:r w:rsidR="00E34572" w:rsidRPr="00D02837">
          <w:rPr>
            <w:rStyle w:val="Hyperlink"/>
            <w:lang w:val="en-GB" w:eastAsia="en-GB"/>
          </w:rPr>
          <w:t>https://us02web.zoom.us/j/2354908699</w:t>
        </w:r>
      </w:hyperlink>
    </w:p>
    <w:p w14:paraId="3C9E34CE" w14:textId="77777777" w:rsidR="00E34572" w:rsidRDefault="00E34572" w:rsidP="001C064D">
      <w:pPr>
        <w:pStyle w:val="ListParagraph"/>
        <w:ind w:left="0"/>
        <w:jc w:val="both"/>
        <w:rPr>
          <w:lang w:val="en-GB" w:eastAsia="en-GB"/>
        </w:rPr>
      </w:pPr>
    </w:p>
    <w:p w14:paraId="64D1DA36" w14:textId="38234788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>embedded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  <w:r w:rsidR="00C756CA">
        <w:rPr>
          <w:sz w:val="22"/>
          <w:szCs w:val="22"/>
          <w:lang w:val="en-GB"/>
        </w:rPr>
        <w:t xml:space="preserve">  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257A37C6" w:rsidR="00851546" w:rsidRDefault="00C756CA" w:rsidP="00851546">
      <w:pPr>
        <w:pStyle w:val="Heading2"/>
        <w:numPr>
          <w:ilvl w:val="0"/>
          <w:numId w:val="0"/>
        </w:numPr>
      </w:pPr>
      <w:bookmarkStart w:id="4" w:name="_Hlk87645185"/>
      <w:r>
        <w:t xml:space="preserve">Draft </w:t>
      </w:r>
      <w:r w:rsidR="00851546"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5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2F14A7D" w14:textId="6D4CBE5E" w:rsidR="00561C18" w:rsidRDefault="00561C18" w:rsidP="0002417D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 xml:space="preserve">Review progress on the </w:t>
      </w:r>
      <w:r>
        <w:rPr>
          <w:color w:val="172B4D"/>
          <w:sz w:val="21"/>
          <w:szCs w:val="21"/>
          <w:lang w:val="en-GB"/>
        </w:rPr>
        <w:t>Le</w:t>
      </w:r>
      <w:r w:rsidR="00B04C54">
        <w:rPr>
          <w:color w:val="172B4D"/>
          <w:sz w:val="21"/>
          <w:szCs w:val="21"/>
          <w:lang w:val="en-GB"/>
        </w:rPr>
        <w:t>gal</w:t>
      </w:r>
      <w:r>
        <w:rPr>
          <w:color w:val="172B4D"/>
          <w:sz w:val="21"/>
          <w:szCs w:val="21"/>
          <w:lang w:val="en-GB"/>
        </w:rPr>
        <w:t xml:space="preserve"> / IPR agreement proposal</w:t>
      </w:r>
    </w:p>
    <w:p w14:paraId="5A57F8D7" w14:textId="794AA4C0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>Legal team meeting 13th Septem</w:t>
      </w:r>
      <w:r>
        <w:rPr>
          <w:color w:val="172B4D"/>
          <w:sz w:val="21"/>
          <w:szCs w:val="21"/>
          <w:lang w:val="en-GB"/>
        </w:rPr>
        <w:t>ber</w:t>
      </w:r>
    </w:p>
    <w:p w14:paraId="04B6EFEA" w14:textId="53072CF1" w:rsidR="00561C18" w:rsidRPr="00561C18" w:rsidRDefault="00905ED5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IPR </w:t>
      </w:r>
      <w:r w:rsidR="00561C18" w:rsidRPr="00561C18">
        <w:rPr>
          <w:color w:val="172B4D"/>
          <w:sz w:val="21"/>
          <w:szCs w:val="21"/>
          <w:lang w:val="en-GB"/>
        </w:rPr>
        <w:t xml:space="preserve">Proposal sent out on </w:t>
      </w:r>
      <w:r w:rsidR="00561C18">
        <w:rPr>
          <w:color w:val="172B4D"/>
          <w:sz w:val="21"/>
          <w:szCs w:val="21"/>
          <w:lang w:val="en-GB"/>
        </w:rPr>
        <w:t>5</w:t>
      </w:r>
      <w:r w:rsidR="00561C18" w:rsidRPr="00561C18">
        <w:rPr>
          <w:color w:val="172B4D"/>
          <w:sz w:val="21"/>
          <w:szCs w:val="21"/>
          <w:lang w:val="en-GB"/>
        </w:rPr>
        <w:t>th October</w:t>
      </w:r>
    </w:p>
    <w:p w14:paraId="6F6C25F9" w14:textId="5AD41541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 xml:space="preserve">Feedback </w:t>
      </w:r>
      <w:r w:rsidR="00905ED5">
        <w:rPr>
          <w:color w:val="172B4D"/>
          <w:sz w:val="21"/>
          <w:szCs w:val="21"/>
          <w:lang w:val="en-GB"/>
        </w:rPr>
        <w:t>on proposal</w:t>
      </w:r>
    </w:p>
    <w:p w14:paraId="7010D8F9" w14:textId="715788D6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>Conclusions</w:t>
      </w:r>
      <w:r>
        <w:rPr>
          <w:color w:val="172B4D"/>
          <w:sz w:val="21"/>
          <w:szCs w:val="21"/>
          <w:lang w:val="en-GB"/>
        </w:rPr>
        <w:t xml:space="preserve"> and next steps </w:t>
      </w:r>
    </w:p>
    <w:p w14:paraId="3CBA2C6C" w14:textId="2FBEA186" w:rsidR="00B3492D" w:rsidRPr="00B3492D" w:rsidRDefault="00B3492D" w:rsidP="00B3492D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Overview /review of Work package progress</w:t>
      </w:r>
    </w:p>
    <w:p w14:paraId="3DB1B3F5" w14:textId="66898790" w:rsidR="00593C45" w:rsidRPr="00B3492D" w:rsidRDefault="00B3492D" w:rsidP="00B3492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Hyperlink"/>
          <w:color w:val="172B4D"/>
          <w:sz w:val="21"/>
          <w:szCs w:val="21"/>
          <w:u w:val="none"/>
        </w:rPr>
      </w:pPr>
      <w:r w:rsidRPr="00B3492D">
        <w:rPr>
          <w:color w:val="172B4D"/>
          <w:sz w:val="21"/>
          <w:szCs w:val="21"/>
        </w:rPr>
        <w:t xml:space="preserve">WP02 </w:t>
      </w:r>
      <w:r w:rsidR="00593C45" w:rsidRPr="00B3492D">
        <w:rPr>
          <w:color w:val="172B4D"/>
          <w:sz w:val="21"/>
          <w:szCs w:val="21"/>
        </w:rPr>
        <w:t xml:space="preserve">Joint WP addressing proposal in Roadmap and Landscape </w:t>
      </w:r>
      <w:r w:rsidRPr="00B3492D">
        <w:rPr>
          <w:color w:val="172B4D"/>
          <w:sz w:val="21"/>
          <w:szCs w:val="21"/>
        </w:rPr>
        <w:t>(Operational use case</w:t>
      </w:r>
      <w:r w:rsidR="00593C45" w:rsidRPr="00B3492D">
        <w:rPr>
          <w:color w:val="172B4D"/>
          <w:sz w:val="21"/>
          <w:szCs w:val="21"/>
        </w:rPr>
        <w:t>WP02. </w:t>
      </w:r>
      <w:hyperlink r:id="rId13" w:history="1">
        <w:r w:rsidR="00593C45" w:rsidRPr="00B3492D">
          <w:rPr>
            <w:rStyle w:val="Hyperlink"/>
            <w:b/>
            <w:bCs/>
            <w:color w:val="133595"/>
            <w:sz w:val="21"/>
            <w:szCs w:val="21"/>
          </w:rPr>
          <w:t>Work Packages (WP)</w:t>
        </w:r>
      </w:hyperlink>
    </w:p>
    <w:p w14:paraId="24EB272B" w14:textId="4F30F634" w:rsidR="00B3492D" w:rsidRDefault="00B04C54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Feedback on meeting 25</w:t>
      </w:r>
      <w:r w:rsidRPr="00B04C54">
        <w:rPr>
          <w:color w:val="172B4D"/>
          <w:sz w:val="21"/>
          <w:szCs w:val="21"/>
          <w:vertAlign w:val="superscript"/>
        </w:rPr>
        <w:t>th</w:t>
      </w:r>
      <w:r>
        <w:rPr>
          <w:color w:val="172B4D"/>
          <w:sz w:val="21"/>
          <w:szCs w:val="21"/>
        </w:rPr>
        <w:t xml:space="preserve"> October 2021 </w:t>
      </w:r>
    </w:p>
    <w:p w14:paraId="24621A2F" w14:textId="670F3846" w:rsidR="00B04C54" w:rsidRDefault="00B04C54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Contribution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MSDO-7  </w:t>
      </w:r>
      <w:hyperlink r:id="rId14" w:history="1">
        <w:r>
          <w:rPr>
            <w:rStyle w:val="Hyperlink"/>
          </w:rPr>
          <w:t>Incoming Contributions - AN-SDO Collaboration - TM Forum Confluence</w:t>
        </w:r>
      </w:hyperlink>
    </w:p>
    <w:p w14:paraId="109ED34B" w14:textId="51527F56" w:rsid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WP04 Common operating principle </w:t>
      </w:r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3601174E" w14:textId="3C7BF3AA" w:rsidR="00593C45" w:rsidRPr="004972CD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</w:t>
      </w:r>
      <w:r w:rsidR="0016369C">
        <w:rPr>
          <w:color w:val="172B4D"/>
          <w:sz w:val="21"/>
          <w:szCs w:val="21"/>
        </w:rPr>
        <w:t xml:space="preserve"> to</w:t>
      </w:r>
      <w:r w:rsidRPr="00CC1ACA">
        <w:rPr>
          <w:color w:val="172B4D"/>
          <w:sz w:val="21"/>
          <w:szCs w:val="21"/>
        </w:rPr>
        <w:t xml:space="preserve">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bookmarkEnd w:id="5"/>
    <w:p w14:paraId="25885C71" w14:textId="739C6274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5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6369C">
        <w:rPr>
          <w:sz w:val="22"/>
          <w:szCs w:val="22"/>
        </w:rPr>
        <w:t>online</w:t>
      </w:r>
      <w:r w:rsidR="001234CE">
        <w:rPr>
          <w:sz w:val="22"/>
          <w:szCs w:val="22"/>
        </w:rPr>
        <w:t xml:space="preserve"> agenda posted at: </w:t>
      </w:r>
      <w:hyperlink r:id="rId16" w:history="1">
        <w:r w:rsidR="00B04C54">
          <w:rPr>
            <w:rStyle w:val="Hyperlink"/>
          </w:rPr>
          <w:t>2021-11-22 M-SDO AN Formal Liaison Meeting Notes #13.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7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237EF4" w:rsidRPr="003F647E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3F647E" w:rsidRDefault="00262F4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262F42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4608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3947B920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0F178E">
              <w:rPr>
                <w:rFonts w:ascii="Segoe UI" w:hAnsi="Segoe UI" w:cs="Segoe UI"/>
                <w:color w:val="172B4D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2F01B2F6" w:rsidR="00862DBF" w:rsidRDefault="00F20553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</w:t>
            </w:r>
            <w:r w:rsidR="00862DBF">
              <w:rPr>
                <w:rFonts w:ascii="Segoe UI" w:hAnsi="Segoe UI" w:cs="Segoe UI"/>
                <w:color w:val="172B4D"/>
                <w:sz w:val="21"/>
                <w:szCs w:val="21"/>
              </w:rPr>
              <w:t>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4FFCFE1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C756CA">
              <w:rPr>
                <w:rFonts w:ascii="Segoe UI" w:hAnsi="Segoe UI" w:cs="Segoe UI"/>
                <w:color w:val="172B4D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1EBFE6A8" w:rsidR="00862DBF" w:rsidRPr="005A5E74" w:rsidRDefault="00C756CA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22</w:t>
            </w:r>
            <w:r w:rsidRPr="00C756CA">
              <w:rPr>
                <w:rFonts w:ascii="Segoe UI" w:hAnsi="Segoe UI" w:cs="Segoe UI"/>
                <w:color w:val="172B4D"/>
                <w:sz w:val="21"/>
                <w:szCs w:val="21"/>
                <w:vertAlign w:val="superscript"/>
              </w:rPr>
              <w:t>nd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Nov </w:t>
            </w:r>
            <w:proofErr w:type="gramStart"/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2021  rescheduled</w:t>
            </w:r>
            <w:proofErr w:type="gramEnd"/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from </w:t>
            </w:r>
            <w:r w:rsidR="00862DBF"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040A4B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67D25D7F" w14:textId="77777777" w:rsidR="00E34572" w:rsidRDefault="00E34572" w:rsidP="00E34572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7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07B8280F" w14:textId="77777777" w:rsidR="00C756CA" w:rsidRDefault="00E34572" w:rsidP="00E34572">
      <w:pPr>
        <w:pStyle w:val="NormalWeb"/>
      </w:pPr>
      <w:r>
        <w:t>Meeting ID: 235 490 8699</w:t>
      </w:r>
    </w:p>
    <w:p w14:paraId="0C59ADE7" w14:textId="0206A5CA" w:rsidR="00E34572" w:rsidRDefault="00C756CA" w:rsidP="00E34572">
      <w:pPr>
        <w:pStyle w:val="NormalWeb"/>
      </w:pPr>
      <w:r w:rsidRPr="00C756CA">
        <w:t>Passcode: ANMSDO9</w:t>
      </w:r>
      <w:r w:rsidR="00E34572">
        <w:t xml:space="preserve"> </w:t>
      </w:r>
      <w:r w:rsidR="00E34572">
        <w:br/>
        <w:t xml:space="preserve">One tap mobile </w:t>
      </w:r>
      <w:r w:rsidR="00E34572">
        <w:br/>
        <w:t>+</w:t>
      </w:r>
      <w:proofErr w:type="gramStart"/>
      <w:r w:rsidR="00E34572">
        <w:t>442080806591,,</w:t>
      </w:r>
      <w:proofErr w:type="gramEnd"/>
      <w:r w:rsidR="00E34572">
        <w:t xml:space="preserve">2354908699# United Kingdom </w:t>
      </w:r>
      <w:r w:rsidR="00E34572">
        <w:br/>
        <w:t xml:space="preserve">+442080806592,,2354908699# United Kingdom </w:t>
      </w:r>
    </w:p>
    <w:p w14:paraId="67712572" w14:textId="77777777" w:rsidR="00E34572" w:rsidRDefault="00E34572" w:rsidP="00E34572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48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AB67EE5" w14:textId="77777777" w:rsidR="00E34572" w:rsidRDefault="00E34572" w:rsidP="00E34572">
      <w:pPr>
        <w:pStyle w:val="NormalWeb"/>
      </w:pPr>
      <w:r>
        <w:t xml:space="preserve">Join by SIP </w:t>
      </w:r>
      <w:r>
        <w:br/>
      </w:r>
      <w:hyperlink r:id="rId49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462F1A64" w14:textId="77777777" w:rsidR="00E34572" w:rsidRDefault="00E34572" w:rsidP="00E34572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18144A45" w14:textId="77777777" w:rsidR="00E34572" w:rsidRDefault="00E34572" w:rsidP="00E34572"/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lastRenderedPageBreak/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43887C40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</w:pPr>
    </w:p>
    <w:p w14:paraId="6168260B" w14:textId="16451D8E" w:rsidR="00C756CA" w:rsidRDefault="00262F42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0D845F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75pt;height:48.6pt;mso-width-percent:0;mso-height-percent:0;mso-width-percent:0;mso-height-percent:0" o:ole="">
            <v:imagedata r:id="rId50" o:title=""/>
          </v:shape>
          <o:OLEObject Type="Embed" ProgID="Package" ShapeID="_x0000_i1025" DrawAspect="Icon" ObjectID="_1698569365" r:id="rId51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259F4" w14:textId="77777777" w:rsidR="00262F42" w:rsidRDefault="00262F42">
      <w:r>
        <w:separator/>
      </w:r>
    </w:p>
  </w:endnote>
  <w:endnote w:type="continuationSeparator" w:id="0">
    <w:p w14:paraId="22183ACE" w14:textId="77777777" w:rsidR="00262F42" w:rsidRDefault="0026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8DBD" w14:textId="77777777" w:rsidR="00262F42" w:rsidRDefault="00262F42">
      <w:r>
        <w:separator/>
      </w:r>
    </w:p>
  </w:footnote>
  <w:footnote w:type="continuationSeparator" w:id="0">
    <w:p w14:paraId="599C0525" w14:textId="77777777" w:rsidR="00262F42" w:rsidRDefault="00262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369C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14FB"/>
    <w:rsid w:val="00262F42"/>
    <w:rsid w:val="00267377"/>
    <w:rsid w:val="00270A58"/>
    <w:rsid w:val="00276066"/>
    <w:rsid w:val="002930F6"/>
    <w:rsid w:val="00297C72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37808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1C1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1E33"/>
    <w:rsid w:val="006D36E4"/>
    <w:rsid w:val="006D4CCA"/>
    <w:rsid w:val="006E0C90"/>
    <w:rsid w:val="00707FBB"/>
    <w:rsid w:val="00714634"/>
    <w:rsid w:val="00724581"/>
    <w:rsid w:val="00725E9D"/>
    <w:rsid w:val="00731CAB"/>
    <w:rsid w:val="00750D57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33BC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5ED5"/>
    <w:rsid w:val="00907EB4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4C54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6CA"/>
    <w:rsid w:val="00C759DB"/>
    <w:rsid w:val="00C76902"/>
    <w:rsid w:val="00C95F4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5390&amp;src=contextnavpagetreemode" TargetMode="External"/><Relationship Id="rId18" Type="http://schemas.openxmlformats.org/officeDocument/2006/relationships/hyperlink" Target="mailto:Anthony.Brand@etsi.org" TargetMode="External"/><Relationship Id="rId26" Type="http://schemas.openxmlformats.org/officeDocument/2006/relationships/hyperlink" Target="mailto:thomas.tovinger@ericsson.com" TargetMode="External"/><Relationship Id="rId39" Type="http://schemas.openxmlformats.org/officeDocument/2006/relationships/hyperlink" Target="mailto:aboasman@tmforum.org" TargetMode="External"/><Relationship Id="rId21" Type="http://schemas.openxmlformats.org/officeDocument/2006/relationships/hyperlink" Target="mailto:hliu@gsma.com" TargetMode="External"/><Relationship Id="rId34" Type="http://schemas.openxmlformats.org/officeDocument/2006/relationships/hyperlink" Target="mailto:m.borst@ieee.org" TargetMode="External"/><Relationship Id="rId42" Type="http://schemas.openxmlformats.org/officeDocument/2006/relationships/hyperlink" Target="mailto:Yuval.Stein@teoco.com" TargetMode="External"/><Relationship Id="rId47" Type="http://schemas.openxmlformats.org/officeDocument/2006/relationships/hyperlink" Target="https://us02web.zoom.us/j/2354908699" TargetMode="External"/><Relationship Id="rId50" Type="http://schemas.openxmlformats.org/officeDocument/2006/relationships/image" Target="media/image2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2021-11-22+M-SDO+AN+Formal+Liaison+Meeting+Notes+%2313" TargetMode="External"/><Relationship Id="rId29" Type="http://schemas.openxmlformats.org/officeDocument/2006/relationships/hyperlink" Target="mailto:Mirko.Cano@etsi.org" TargetMode="External"/><Relationship Id="rId11" Type="http://schemas.openxmlformats.org/officeDocument/2006/relationships/hyperlink" Target="https://projects.tmforum.org/wiki/display/ASC/2021-10-25+Multi-SDO+Autonomous+Networks+Open+Discussion+Workshop+%2312++Meeting+notes" TargetMode="External"/><Relationship Id="rId24" Type="http://schemas.openxmlformats.org/officeDocument/2006/relationships/hyperlink" Target="mailto:feifei.lou@ngmn.org" TargetMode="External"/><Relationship Id="rId32" Type="http://schemas.openxmlformats.org/officeDocument/2006/relationships/hyperlink" Target="mailto:zhangdehua@caict.ac.cn" TargetMode="External"/><Relationship Id="rId37" Type="http://schemas.openxmlformats.org/officeDocument/2006/relationships/hyperlink" Target="mailto:leon.wong@rakuten.com" TargetMode="External"/><Relationship Id="rId40" Type="http://schemas.openxmlformats.org/officeDocument/2006/relationships/hyperlink" Target="mailto:dong.sun@futurewei.com" TargetMode="External"/><Relationship Id="rId45" Type="http://schemas.openxmlformats.org/officeDocument/2006/relationships/hyperlink" Target="mailto:nakamura.takayuki@nttcom.co.jp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ISGsupport@etsi.org" TargetMode="External"/><Relationship Id="rId31" Type="http://schemas.openxmlformats.org/officeDocument/2006/relationships/hyperlink" Target="mailto:wjli@bupt.edu.cn" TargetMode="External"/><Relationship Id="rId44" Type="http://schemas.openxmlformats.org/officeDocument/2006/relationships/hyperlink" Target="mailto:dmilham@tmforum.org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Incoming+Contributions" TargetMode="External"/><Relationship Id="rId22" Type="http://schemas.openxmlformats.org/officeDocument/2006/relationships/hyperlink" Target="mailto:magnus.buhrgard@ericsson.com" TargetMode="External"/><Relationship Id="rId27" Type="http://schemas.openxmlformats.org/officeDocument/2006/relationships/hyperlink" Target="mailto:zoulan@huawei.com" TargetMode="External"/><Relationship Id="rId30" Type="http://schemas.openxmlformats.org/officeDocument/2006/relationships/hyperlink" Target="mailto:lmmeng@bupt.edu.cn" TargetMode="External"/><Relationship Id="rId35" Type="http://schemas.openxmlformats.org/officeDocument/2006/relationships/hyperlink" Target="mailto:ran4chap@yahoo.com" TargetMode="External"/><Relationship Id="rId43" Type="http://schemas.openxmlformats.org/officeDocument/2006/relationships/hyperlink" Target="mailto:luigi.licciardi@huawei.com" TargetMode="External"/><Relationship Id="rId48" Type="http://schemas.openxmlformats.org/officeDocument/2006/relationships/hyperlink" Target="https://us02web.zoom.us/u/kbmveiqIKh" TargetMode="External"/><Relationship Id="rId8" Type="http://schemas.openxmlformats.org/officeDocument/2006/relationships/image" Target="media/image1.png"/><Relationship Id="rId51" Type="http://schemas.openxmlformats.org/officeDocument/2006/relationships/oleObject" Target="embeddings/oleObject1.bin"/><Relationship Id="rId3" Type="http://schemas.openxmlformats.org/officeDocument/2006/relationships/styles" Target="styles.xml"/><Relationship Id="rId12" Type="http://schemas.openxmlformats.org/officeDocument/2006/relationships/hyperlink" Target="https://us02web.zoom.us/j/2354908699" TargetMode="External"/><Relationship Id="rId17" Type="http://schemas.openxmlformats.org/officeDocument/2006/relationships/hyperlink" Target="https://projects.tmforum.org/wiki/display/ASC/Formal+SDO+Liaison+Contacts+List?src=contextnavpagetreemode" TargetMode="External"/><Relationship Id="rId25" Type="http://schemas.openxmlformats.org/officeDocument/2006/relationships/hyperlink" Target="mailto:3GPPLiaison@etsi.org" TargetMode="External"/><Relationship Id="rId33" Type="http://schemas.openxmlformats.org/officeDocument/2006/relationships/hyperlink" Target="mailto:liuyang@ccsa.org.cn" TargetMode="External"/><Relationship Id="rId38" Type="http://schemas.openxmlformats.org/officeDocument/2006/relationships/hyperlink" Target="mailto:tsbfgan@itu.int" TargetMode="External"/><Relationship Id="rId46" Type="http://schemas.openxmlformats.org/officeDocument/2006/relationships/hyperlink" Target="mailto:denglingli@chinamobile.com" TargetMode="External"/><Relationship Id="rId20" Type="http://schemas.openxmlformats.org/officeDocument/2006/relationships/hyperlink" Target="mailto:HCalvert@gsma.com" TargetMode="External"/><Relationship Id="rId41" Type="http://schemas.openxmlformats.org/officeDocument/2006/relationships/hyperlink" Target="mailto:kevin.mcdonnell@huawei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dmilham@tmforum.org" TargetMode="External"/><Relationship Id="rId23" Type="http://schemas.openxmlformats.org/officeDocument/2006/relationships/hyperlink" Target="mailto:klaus.moschner@ngmn.org" TargetMode="External"/><Relationship Id="rId28" Type="http://schemas.openxmlformats.org/officeDocument/2006/relationships/hyperlink" Target="mailto:maryse.gardella@nokia.com" TargetMode="External"/><Relationship Id="rId36" Type="http://schemas.openxmlformats.org/officeDocument/2006/relationships/hyperlink" Target="mailto:tte@cs.fau.de" TargetMode="External"/><Relationship Id="rId49" Type="http://schemas.openxmlformats.org/officeDocument/2006/relationships/hyperlink" Target="mailto:2354908699@zoomcrc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1632904-D2B6-D341-BAB1-12D8EFEA4375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7</TotalTime>
  <Pages>6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4</cp:revision>
  <cp:lastPrinted>2009-03-03T21:56:00Z</cp:lastPrinted>
  <dcterms:created xsi:type="dcterms:W3CDTF">2021-11-16T18:38:00Z</dcterms:created>
  <dcterms:modified xsi:type="dcterms:W3CDTF">2021-11-16T19:03:00Z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documentId_3633</vt:lpwstr>
  </property>
  <property fmtid="{D5CDD505-2E9C-101B-9397-08002B2CF9AE}" pid="3" name="grammarly_documentContext">
    <vt:lpwstr>{"goals":[],"domain":"general","emotions":[],"dialect":"american"}</vt:lpwstr>
  </property>
</Properties>
</file>